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E4" w:rsidRPr="00151E62" w:rsidRDefault="007A2BE4" w:rsidP="00595619">
      <w:pPr>
        <w:spacing w:line="360" w:lineRule="auto"/>
        <w:jc w:val="center"/>
        <w:rPr>
          <w:rFonts w:ascii="Verdana" w:hAnsi="Verdana"/>
          <w:b/>
          <w:sz w:val="32"/>
          <w:szCs w:val="28"/>
        </w:rPr>
      </w:pPr>
      <w:r w:rsidRPr="00307409">
        <w:rPr>
          <w:rFonts w:ascii="Verdana" w:hAnsi="Verdana"/>
          <w:b/>
          <w:sz w:val="32"/>
          <w:szCs w:val="28"/>
        </w:rPr>
        <w:t>Когда, где, в каких странах зародился СПИД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___Сидней Хардгрейв — Исполнительный Директор </w:t>
      </w:r>
      <w:r w:rsidRPr="00595619">
        <w:rPr>
          <w:rFonts w:ascii="Verdana" w:hAnsi="Verdana"/>
          <w:sz w:val="28"/>
          <w:szCs w:val="28"/>
          <w:lang w:val="en-US"/>
        </w:rPr>
        <w:t>AIDS</w:t>
      </w:r>
      <w:r w:rsidRPr="00595619">
        <w:rPr>
          <w:rFonts w:ascii="Verdana" w:hAnsi="Verdana"/>
          <w:sz w:val="28"/>
          <w:szCs w:val="28"/>
        </w:rPr>
        <w:t xml:space="preserve"> [СПИД] -проекта в Округе Даглас [</w:t>
      </w:r>
      <w:r w:rsidRPr="00595619">
        <w:rPr>
          <w:rFonts w:ascii="Verdana" w:hAnsi="Verdana"/>
          <w:sz w:val="28"/>
          <w:szCs w:val="28"/>
          <w:lang w:val="en-US"/>
        </w:rPr>
        <w:t>Douglas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County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AIDS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Project</w:t>
      </w:r>
      <w:r w:rsidRPr="00595619">
        <w:rPr>
          <w:rFonts w:ascii="Verdana" w:hAnsi="Verdana"/>
          <w:sz w:val="28"/>
          <w:szCs w:val="28"/>
        </w:rPr>
        <w:t>]. Это некоммерческое учреждение, занимающееся профилактикой СПИДа и помощью ВИЧ-инфицированным.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Как началась эпидемия СПИДа?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Существует много теорий о том, как появилась ВИЧ-инфекция, но наиболее вероятно, что она пришла в Америку, когда стали общедоступны международные авиалинии. Как только люди смогли наладить отношения между континентами, ВИЧ-инфекция пришла в США и другие страны, где ее раньше не было. ВИЧ, вероятно, зародился в Африке, хотя были случаи СПИДа в Европе еще раньше 1930 года, что приводит к предположению, что он мог зародиться там. В любом случае, СПИД - это, наиболее вероятно, мутация вируса, подобного тому, от которого страдают обезьяны и мартышки. Ученые пока не понимают каким образом вирус начал воздействовать на человека.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Когда СПИД был определен как болезнь?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СПИД был зафиксирован в США около 1986 г. и тогда-то мы начали называть это ВИЧ-инфекцией. До этого некоторые группы геев умирали с подобными симптомами и широкая общественность верила тому, что это некий вид "гомосексуального рака". Даже профессиональные медики до 1986 года думали, что эта смертельная болезнь поражает только геев. Когда же ВИЧ-инфекция была зафиксирована, было также определено, что она не признает никаких барьеров сексуальной ориентации и пола.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большой прогресс был достигнут?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Я думаю, мы достигли величайшего прогресса, особенно в исследованиях. За 20 лет мы продвинулись очень далеко. Сейчас мы умеем определять вирус, обнаружив, как он воспроизводится и мы разработали средства для сдерживания СПИДа от воспроизводства внутри тела, добившись того, что люди с ВИЧ могут провести более долгую и здоровую жизнь. В 1988 году человек с положительным анализом на ВИЧ жил после этого от 3 до 5 лет. Теперь же, некоторые люди с положительным анализом на ВИЧ живут более 25 лет без симптомов ухудшения.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изменилась обстановка с ВИЧ-инфекцией, с тех пор как вы начали работать в этом проекте?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Я начал работать здесь, когда был разработан новый класс лекарств, названный "ингибиторы протеазы" [</w:t>
      </w:r>
      <w:r w:rsidRPr="00595619">
        <w:rPr>
          <w:rFonts w:ascii="Verdana" w:hAnsi="Verdana"/>
          <w:sz w:val="28"/>
          <w:szCs w:val="28"/>
          <w:lang w:val="en-US"/>
        </w:rPr>
        <w:t>protease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inhibitors</w:t>
      </w:r>
      <w:r w:rsidRPr="00595619">
        <w:rPr>
          <w:rFonts w:ascii="Verdana" w:hAnsi="Verdana"/>
          <w:sz w:val="28"/>
          <w:szCs w:val="28"/>
        </w:rPr>
        <w:t xml:space="preserve">]. Первоначально единственным медикаментом было лекарство </w:t>
      </w:r>
      <w:r w:rsidRPr="00595619">
        <w:rPr>
          <w:rFonts w:ascii="Verdana" w:hAnsi="Verdana"/>
          <w:sz w:val="28"/>
          <w:szCs w:val="28"/>
          <w:lang w:val="en-US"/>
        </w:rPr>
        <w:t>AZT</w:t>
      </w:r>
      <w:r w:rsidRPr="00595619">
        <w:rPr>
          <w:rFonts w:ascii="Verdana" w:hAnsi="Verdana"/>
          <w:sz w:val="28"/>
          <w:szCs w:val="28"/>
        </w:rPr>
        <w:t>, которое не очень эффективно для таких случаев. За 4 года, которые я работал здесь, 10 новых ингибиторов протеазы было разработано, чтобы остановить репликацию вируса. Сейчас больные СПИДом имеют намного больше эффективных препаратов, чем раньше. Когда я начинал, двое из наших клиентов умерли в течение трех месяцев. Спасибо этим ингибиторам, в течение двух с половиной последних лет умер только один наш клиент. Сегодня все больше людей оценивает СПИД как важнейшую проблему, и поэтому увеличены ассигнования, позволившие нам провести большую программу по предотвращению распространения СПИДа.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Какие службы действуют в вашей программе для больных СПИДом и что они делают для предотвращения распространения вируса?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Наша главная служба для помощи больным СПИДом - это управление делами [</w:t>
      </w:r>
      <w:r w:rsidRPr="00595619">
        <w:rPr>
          <w:rFonts w:ascii="Verdana" w:hAnsi="Verdana"/>
          <w:sz w:val="28"/>
          <w:szCs w:val="28"/>
          <w:lang w:val="en-US"/>
        </w:rPr>
        <w:t>case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management</w:t>
      </w:r>
      <w:r w:rsidRPr="00595619">
        <w:rPr>
          <w:rFonts w:ascii="Verdana" w:hAnsi="Verdana"/>
          <w:sz w:val="28"/>
          <w:szCs w:val="28"/>
        </w:rPr>
        <w:t>]. Мы помогаем клиентам найти средства, включая врачей, аптеки и жилье, мы даже помогаем нашим пациентам найти работу, которую они потеряли из-за их диагноза. Мы поддерживаем группы клиентов и их семьи, мы помогаем пациентам получить различные льготы, такие как, например, "Ассигнования для медицинской помощи бедным" [</w:t>
      </w:r>
      <w:r w:rsidRPr="00595619">
        <w:rPr>
          <w:rFonts w:ascii="Verdana" w:hAnsi="Verdana"/>
          <w:sz w:val="28"/>
          <w:szCs w:val="28"/>
          <w:lang w:val="en-US"/>
        </w:rPr>
        <w:t>Medicaid</w:t>
      </w:r>
      <w:r w:rsidRPr="00595619">
        <w:rPr>
          <w:rFonts w:ascii="Verdana" w:hAnsi="Verdana"/>
          <w:sz w:val="28"/>
          <w:szCs w:val="28"/>
        </w:rPr>
        <w:t>]. Мы также помогаем клиентам материально, когда они не могут позволить себе заплатить за лекарства и лечение.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Мы прилагаем усилия в двух направлениях. Во-первых, мы улучшаем осведомленность общества по телевизору, в брошюрах и др. У нас также есть общественные информаторы, которые рассказывают населению о СПИДе. Наша вторая задача фокусируется на "группах риска". Мы работаем "один-на-один", чтобы увидеть, что можно сделать для снижения их риска подхватить СПИД. Мы также снабжаем средствами для предотвращения СПИДа.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Скольких клиентов вы можете обслужить?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Мы обслуживаем около 50 клиентов и их семей за раз. Мы также помогаем большому количеству людей, принимая их в специальные общественные группы.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Как финансируются все эти службы?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Основные ассигнования приходят от "Канзаского Департамента Здоровья и Окружающей среды", который получает федеральные субсидии от "Центра Контроля Болезней"; и по федеральному Акту [</w:t>
      </w:r>
      <w:r w:rsidRPr="00595619">
        <w:rPr>
          <w:rFonts w:ascii="Verdana" w:hAnsi="Verdana"/>
          <w:sz w:val="28"/>
          <w:szCs w:val="28"/>
          <w:lang w:val="en-US"/>
        </w:rPr>
        <w:t>Ryan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White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Care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Act</w:t>
      </w:r>
      <w:r w:rsidRPr="00595619">
        <w:rPr>
          <w:rFonts w:ascii="Verdana" w:hAnsi="Verdana"/>
          <w:sz w:val="28"/>
          <w:szCs w:val="28"/>
        </w:rPr>
        <w:t>], согласно которому мы получаем субсидии для управления делами. Мы также получаем деньги от "Единого Пути" [</w:t>
      </w:r>
      <w:r w:rsidRPr="00595619">
        <w:rPr>
          <w:rFonts w:ascii="Verdana" w:hAnsi="Verdana"/>
          <w:sz w:val="28"/>
          <w:szCs w:val="28"/>
          <w:lang w:val="en-US"/>
        </w:rPr>
        <w:t>United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Way</w:t>
      </w:r>
      <w:r w:rsidRPr="00595619">
        <w:rPr>
          <w:rFonts w:ascii="Verdana" w:hAnsi="Verdana"/>
          <w:sz w:val="28"/>
          <w:szCs w:val="28"/>
        </w:rPr>
        <w:t>], частных пожертвователей и общественных фондов.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Что вы делаете ежедневно?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Основная моя работа - это выбивание ресурсов совместно с субсидиями и написание рапортов. Я также координирую развитие фондов, управляю персоналом и поддержкой оборудования. Еще я руковожу бухгалтерскими записями и отношениями с общественностью.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Добровольцы нужны?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Добровольцы необходимы. Мы были основаны добровольцами одиннадцать лет назад и организация руководилась ими до 1993 года. Их роль изменилась, но они все также очень нужны. У нас 90 добровольцев, которые делают все: от работы в офисе, до прямого взаимодействия с клиентами. Они также необходимы в наших образовательных программах: наши общественные информаторы - добровольцы. Все, что мы делаем, одобряется ими; мы не можем существовать без добровольцев.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эпидемия СПИДа в странах третьего мира сравнима с проблемами развивающихся народов и как это повлияет на мир?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Распространение СПИДа в странах третьего мира имеет совсем другую картину. Нам повезло, что у нас есть высокий уровень жизни и легкий доступ к лечению и лекарствам. Страны третьего мира не имеют оздоровительной системы и едва ли у них есть какие-то правительственные фонды. Например, наши клиенты платят до 2000 долларов в месяц за медикаменты; в суб-тропической Африке человек в среднем тратит 12 долларов в год на свое здоровье. Они едва смогут заплатить за день нашего лечения, не говоря уже о полном режиме. Там довольно трудно распространять знания о СПИДе из-за культурных барьеров, стереотипов и серьезного недостатка ассигнований.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Проблема ВИЧ-инфекции не имеет высокого приоритета у Африканских правительств, несмотря на тот факт, что каждый третий взрослый человек в тех районах болен СПИДом. Каждый год сотни тысяч детей остаются сиротами из-за этого ужасного вируса. По прогнозам, к 2010 году средний срок жизни в суб-тропической Африке упадет с 70 до 33 лет в результате ВИЧ-инфекции. Квалифицированные рабочие умирают быстрее, чем они могу быть заменены, и учителя тоже умирают, в результате африканские дети не смогут стать опытными рабочими. Весь африканский прогресс, достигнутый в этом веке, будет стоить тем меньше, чем больше квалифицированных рабочих уступит болезни. В результате Африканская экономика может разрушиться, послужив причиной финансовой нестабильности для всей Земли. Большой помощью для развивающихся стран было бы послать побольше ресурсов в Африку для терапии и лечения, но даже после этого понадобится, вероятно, 20-30 лет, чтобы восстановить прежнее положение.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Имеются ли изменения в восприятии эпидемии обществом? Могут ли люди думать, что СПИД под контролем?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Я думаю, восприятие изменилось и к лучшему и к худшему. К лучшему, потому что общество перестало бояться ВИЧ-инфицированных людей. До того, как установили, что СПИД передается половым путем, ВИЧ-инфицированные бойкотировались друзьями и семьей, боящимися подхватить болезнь. Теперь люди узнали, что находиться возле ВИЧ-инфицированных безопасно.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Другое восприятие, которое изменилось - это мнение о том, что ВИЧ-инфицированный человек становится хилым и что ВИЧ-диагноз - это верная смерть. Теперь, поскольку вы видели людей с ВИЧ, которые уже выздоровели, ВИЧ не ассоциируется со смертью. Моя задача сделать так, чтобы люди не смотрели на ВИЧ, как на всеобщий кризис, а чтобы они больше заботились о своей защите.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Моя самая важная забота - это молодые подростки, которые никогда не жили в мире без СПИДа. Когда мне было 25, СПИД только возник и мы тогда были более осторожны. Сегодняшние молодые люди никогда не знали мира без ВИЧ и не защищают себя от него. Молодежь моложе 25 лет составляет 50% от всех ВИЧ-инфицированных. Другая моя забота - это люди постарше, имеющие незащищенный секс и думающие, что если они подхватили ВИЧ, то все, что им следует сделать, это принять какую-нибудь таблетку. Это не так легко, они не понимают, что использование лекарств, которые у нас есть сегодня, требует от пациента принимать более 30 таблеток через определенные промежутки времени. Их жизнь зависит от своевременного приема лекарств.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Насколько эффективны лекарственные препараты, удерживающие ВИЧ под контролем? Будут ли они использоваться в будущем или будут разработаны другие препараты, сопротивляющиеся инфекции?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Науке приходится постоянно участвовать в гонке с вирусом, чтобы быть впереди. Сегодня медикаменты могут удержать вирус в узде, но ВИЧ реплицируется более миллиона раз в день и каждый раз, когда он реплицируется, он может развить способность сопротивления препаратам. У нас есть 15 различных лекарственных смесей, и даже сейчас некоторые пациенты не выживают. Если кто-то подхватывает ВИЧ от человека со стойким вирусом, его вирус также стойкий. В этом случае ученые начинают гонку, чтобы создать новое лечение и сохранить ненадежный баланс в борьбе между лекарствами и болезнью. Если они проиграют, мы вернемся туда, откуда начинали. Мы все скрещиваем пальцы, чтобы этого не случилось.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Вы планируете продолжать битву против ВИЧ или у вас есть другие планы на будущее?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- У меня нет никаких срочных планов, и даже если бы я сделал изменения в своей карьере, мои интересы все еще находились бы здесь и это есть та причина, по которой я не сделаю этого. Как только вы узнаете... как только вы коснетесь этой жизни... вы не сможете просто уйти прочь. Я определенно продолжу бороться со СПИДом любым путем.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>Я люблю свою работу и поэтому не вижу причин, по которым я должен с ней расстаться. Молодежь сегодня может рассказать вам все о СПИДе и его воздействии, но они все же не всегда соблюдают меры предосторожности. Я не предполагаю, что моя задача будет выполнена в какое-то ближайшее время.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595619">
        <w:rPr>
          <w:rFonts w:ascii="Verdana" w:hAnsi="Verdana"/>
          <w:sz w:val="28"/>
          <w:szCs w:val="28"/>
          <w:lang w:val="en-US"/>
        </w:rPr>
        <w:t>Copyright 2001 by TeenInk, The 21st Century and The Young Authors Foundation, Inc.</w:t>
      </w:r>
    </w:p>
    <w:p w:rsidR="007A2BE4" w:rsidRPr="00595619" w:rsidRDefault="007A2BE4" w:rsidP="00595619">
      <w:pPr>
        <w:spacing w:line="360" w:lineRule="auto"/>
        <w:rPr>
          <w:rFonts w:ascii="Verdana" w:hAnsi="Verdana"/>
          <w:sz w:val="28"/>
          <w:szCs w:val="28"/>
        </w:rPr>
      </w:pPr>
      <w:r w:rsidRPr="00595619">
        <w:rPr>
          <w:rFonts w:ascii="Verdana" w:hAnsi="Verdana"/>
          <w:sz w:val="28"/>
          <w:szCs w:val="28"/>
        </w:rPr>
        <w:t xml:space="preserve">Все права зарезервированы. Эта публикация не может быть воспроизведена, сохранена в поисковой системе или передана в любой форме или любых проявлениях, без письменного разрешения </w:t>
      </w:r>
      <w:r w:rsidRPr="00595619">
        <w:rPr>
          <w:rFonts w:ascii="Verdana" w:hAnsi="Verdana"/>
          <w:sz w:val="28"/>
          <w:szCs w:val="28"/>
          <w:lang w:val="en-US"/>
        </w:rPr>
        <w:t>The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Young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Authors</w:t>
      </w:r>
      <w:r w:rsidRPr="00595619">
        <w:rPr>
          <w:rFonts w:ascii="Verdana" w:hAnsi="Verdana"/>
          <w:sz w:val="28"/>
          <w:szCs w:val="28"/>
        </w:rPr>
        <w:t xml:space="preserve"> </w:t>
      </w:r>
      <w:r w:rsidRPr="00595619">
        <w:rPr>
          <w:rFonts w:ascii="Verdana" w:hAnsi="Verdana"/>
          <w:sz w:val="28"/>
          <w:szCs w:val="28"/>
          <w:lang w:val="en-US"/>
        </w:rPr>
        <w:t>Foundation</w:t>
      </w:r>
      <w:r w:rsidRPr="00595619">
        <w:rPr>
          <w:rFonts w:ascii="Verdana" w:hAnsi="Verdana"/>
          <w:sz w:val="28"/>
          <w:szCs w:val="28"/>
        </w:rPr>
        <w:t xml:space="preserve">, </w:t>
      </w:r>
      <w:r w:rsidRPr="00595619">
        <w:rPr>
          <w:rFonts w:ascii="Verdana" w:hAnsi="Verdana"/>
          <w:sz w:val="28"/>
          <w:szCs w:val="28"/>
          <w:lang w:val="en-US"/>
        </w:rPr>
        <w:t>Inc</w:t>
      </w:r>
      <w:r w:rsidRPr="00595619">
        <w:rPr>
          <w:rFonts w:ascii="Verdana" w:hAnsi="Verdana"/>
          <w:sz w:val="28"/>
          <w:szCs w:val="28"/>
        </w:rPr>
        <w:t>.</w:t>
      </w:r>
    </w:p>
    <w:sectPr w:rsidR="007A2BE4" w:rsidRPr="00595619" w:rsidSect="00151E62">
      <w:footerReference w:type="default" r:id="rId6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BE4" w:rsidRDefault="007A2BE4" w:rsidP="00151E62">
      <w:pPr>
        <w:spacing w:after="0" w:line="240" w:lineRule="auto"/>
      </w:pPr>
      <w:r>
        <w:separator/>
      </w:r>
    </w:p>
  </w:endnote>
  <w:endnote w:type="continuationSeparator" w:id="1">
    <w:p w:rsidR="007A2BE4" w:rsidRDefault="007A2BE4" w:rsidP="0015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E4" w:rsidRPr="007B6E0F" w:rsidRDefault="007A2BE4" w:rsidP="00151E62">
    <w:pPr>
      <w:pStyle w:val="Footer"/>
      <w:rPr>
        <w:sz w:val="16"/>
        <w:szCs w:val="16"/>
        <w:lang w:val="en-US"/>
      </w:rPr>
    </w:pPr>
    <w:r>
      <w:rPr>
        <w:sz w:val="16"/>
        <w:szCs w:val="16"/>
      </w:rPr>
      <w:t>www.</w:t>
    </w:r>
    <w:r>
      <w:rPr>
        <w:sz w:val="16"/>
        <w:szCs w:val="16"/>
        <w:lang w:val="en-US"/>
      </w:rPr>
      <w:t>test-book.ucoz.com</w:t>
    </w:r>
  </w:p>
  <w:p w:rsidR="007A2BE4" w:rsidRDefault="007A2B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BE4" w:rsidRDefault="007A2BE4" w:rsidP="00151E62">
      <w:pPr>
        <w:spacing w:after="0" w:line="240" w:lineRule="auto"/>
      </w:pPr>
      <w:r>
        <w:separator/>
      </w:r>
    </w:p>
  </w:footnote>
  <w:footnote w:type="continuationSeparator" w:id="1">
    <w:p w:rsidR="007A2BE4" w:rsidRDefault="007A2BE4" w:rsidP="00151E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74"/>
    <w:rsid w:val="00151E62"/>
    <w:rsid w:val="002F1674"/>
    <w:rsid w:val="00307409"/>
    <w:rsid w:val="004B51A5"/>
    <w:rsid w:val="004C2043"/>
    <w:rsid w:val="00595619"/>
    <w:rsid w:val="00614C5C"/>
    <w:rsid w:val="007A2BE4"/>
    <w:rsid w:val="007B6E0F"/>
    <w:rsid w:val="00890B09"/>
    <w:rsid w:val="00EA17FA"/>
    <w:rsid w:val="00F5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5C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5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E6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E6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71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9</Pages>
  <Words>1555</Words>
  <Characters>8869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Dilshod</cp:lastModifiedBy>
  <cp:revision>6</cp:revision>
  <dcterms:created xsi:type="dcterms:W3CDTF">2009-12-16T13:19:00Z</dcterms:created>
  <dcterms:modified xsi:type="dcterms:W3CDTF">2012-06-23T11:02:00Z</dcterms:modified>
</cp:coreProperties>
</file>